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6032D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MILBORN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:rsidR="006032DB" w:rsidRDefault="006032D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32DB" w:rsidRDefault="006032D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32DB" w:rsidRDefault="006032D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Milborn</w:t>
      </w:r>
      <w:proofErr w:type="spellEnd"/>
      <w:r>
        <w:rPr>
          <w:rFonts w:ascii="Times New Roman" w:hAnsi="Times New Roman" w:cs="Times New Roman"/>
          <w:sz w:val="24"/>
          <w:szCs w:val="24"/>
        </w:rPr>
        <w:t>, Alderman of London(q.v.).  (E.D.B. p.184)</w:t>
      </w:r>
    </w:p>
    <w:p w:rsidR="006032DB" w:rsidRDefault="006032D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John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Engelfield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d. by 1473)(q.v.).  (ibid.)</w:t>
      </w:r>
    </w:p>
    <w:p w:rsidR="006032DB" w:rsidRDefault="006032D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 Sir Thomas(q.v.).  (ibid.)</w:t>
      </w:r>
    </w:p>
    <w:p w:rsidR="006032DB" w:rsidRDefault="006032D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32DB" w:rsidRDefault="006032D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32DB" w:rsidRPr="006032DB" w:rsidRDefault="006032D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January 2016</w:t>
      </w:r>
      <w:bookmarkStart w:id="0" w:name="_GoBack"/>
      <w:bookmarkEnd w:id="0"/>
    </w:p>
    <w:sectPr w:rsidR="006032DB" w:rsidRPr="006032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32DB" w:rsidRDefault="006032DB" w:rsidP="00564E3C">
      <w:pPr>
        <w:spacing w:after="0" w:line="240" w:lineRule="auto"/>
      </w:pPr>
      <w:r>
        <w:separator/>
      </w:r>
    </w:p>
  </w:endnote>
  <w:endnote w:type="continuationSeparator" w:id="0">
    <w:p w:rsidR="006032DB" w:rsidRDefault="006032D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032DB">
      <w:rPr>
        <w:rFonts w:ascii="Times New Roman" w:hAnsi="Times New Roman" w:cs="Times New Roman"/>
        <w:noProof/>
        <w:sz w:val="24"/>
        <w:szCs w:val="24"/>
      </w:rPr>
      <w:t>10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32DB" w:rsidRDefault="006032DB" w:rsidP="00564E3C">
      <w:pPr>
        <w:spacing w:after="0" w:line="240" w:lineRule="auto"/>
      </w:pPr>
      <w:r>
        <w:separator/>
      </w:r>
    </w:p>
  </w:footnote>
  <w:footnote w:type="continuationSeparator" w:id="0">
    <w:p w:rsidR="006032DB" w:rsidRDefault="006032D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2DB"/>
    <w:rsid w:val="00372DC6"/>
    <w:rsid w:val="00564E3C"/>
    <w:rsid w:val="006032DB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72181"/>
  <w15:chartTrackingRefBased/>
  <w15:docId w15:val="{EBADC527-71A8-4C5F-9FEE-4A5F59490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2016-01-10T10:31:00Z</dcterms:created>
  <dcterms:modified xsi:type="dcterms:W3CDTF">2016-01-10T10:33:00Z</dcterms:modified>
</cp:coreProperties>
</file>